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D327FA" w14:textId="77777777" w:rsidR="003B427B" w:rsidRPr="00690BA6" w:rsidRDefault="003B427B" w:rsidP="003B427B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Thomas BLOWER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17B16A34" w14:textId="77777777" w:rsidR="003B427B" w:rsidRDefault="003B427B" w:rsidP="003B427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0C441234" w14:textId="77777777" w:rsidR="003B427B" w:rsidRDefault="003B427B" w:rsidP="003B42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A7B090B" w14:textId="77777777" w:rsidR="003B427B" w:rsidRDefault="003B427B" w:rsidP="003B42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D16AEA8" w14:textId="77777777" w:rsidR="003B427B" w:rsidRDefault="003B427B" w:rsidP="003B427B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ab/>
        <w:t>1417</w:t>
      </w:r>
      <w:r w:rsidRPr="00026957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 xml:space="preserve">He served at sea under </w:t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Jankyn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Edward(q.v.).</w:t>
      </w:r>
    </w:p>
    <w:p w14:paraId="7A373DB1" w14:textId="77777777" w:rsidR="003B427B" w:rsidRDefault="003B427B" w:rsidP="003B427B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m.4,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3446A743" w14:textId="77777777" w:rsidR="003B427B" w:rsidRDefault="003B427B" w:rsidP="003B427B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2020).</w:t>
      </w:r>
    </w:p>
    <w:p w14:paraId="158B87D7" w14:textId="77777777" w:rsidR="003B427B" w:rsidRDefault="003B427B" w:rsidP="003B427B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24E6F60F" w14:textId="77777777" w:rsidR="003B427B" w:rsidRDefault="003B427B" w:rsidP="003B427B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4B7A64B5" w14:textId="77777777" w:rsidR="003B427B" w:rsidRDefault="003B427B" w:rsidP="003B427B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26 March 2021</w:t>
      </w:r>
    </w:p>
    <w:p w14:paraId="07309C8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DFB533" w14:textId="77777777" w:rsidR="003B427B" w:rsidRDefault="003B427B" w:rsidP="009139A6">
      <w:r>
        <w:separator/>
      </w:r>
    </w:p>
  </w:endnote>
  <w:endnote w:type="continuationSeparator" w:id="0">
    <w:p w14:paraId="0E7ED940" w14:textId="77777777" w:rsidR="003B427B" w:rsidRDefault="003B427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7125A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1603D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4B373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F11C0A" w14:textId="77777777" w:rsidR="003B427B" w:rsidRDefault="003B427B" w:rsidP="009139A6">
      <w:r>
        <w:separator/>
      </w:r>
    </w:p>
  </w:footnote>
  <w:footnote w:type="continuationSeparator" w:id="0">
    <w:p w14:paraId="128BD903" w14:textId="77777777" w:rsidR="003B427B" w:rsidRDefault="003B427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3B4F8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D323D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B6199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427B"/>
    <w:rsid w:val="000666E0"/>
    <w:rsid w:val="002510B7"/>
    <w:rsid w:val="003B427B"/>
    <w:rsid w:val="005C130B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5C0113"/>
  <w15:chartTrackingRefBased/>
  <w15:docId w15:val="{94F2154C-59D3-445B-AC99-9A9CB342D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2021-04-03T20:38:00Z</dcterms:created>
  <dcterms:modified xsi:type="dcterms:W3CDTF">2021-04-03T20:40:00Z</dcterms:modified>
</cp:coreProperties>
</file>